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5F" w:rsidRPr="00021A5F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historyclause"/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102-e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                                                           </w:t>
      </w:r>
      <w:r w:rsidRPr="008755EB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0A205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03915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ab/>
        <w:t>R4-22xxxxx</w:t>
      </w:r>
    </w:p>
    <w:p w:rsidR="00021A5F" w:rsidRPr="00021A5F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021A5F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C03C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E401E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F403EA">
              <w:rPr>
                <w:rFonts w:ascii="Arial" w:eastAsia="宋体" w:hAnsi="Arial"/>
                <w:lang w:eastAsia="zh-CN"/>
              </w:rPr>
              <w:t>CR for TS 38.1</w:t>
            </w:r>
            <w:r w:rsidR="00F403EA"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AB750D" w:rsidRPr="00AB750D">
              <w:rPr>
                <w:rFonts w:ascii="Arial" w:eastAsia="宋体" w:hAnsi="Arial"/>
                <w:lang w:eastAsia="zh-CN"/>
              </w:rPr>
              <w:t>Introd</w:t>
            </w:r>
            <w:r w:rsidR="000327D5">
              <w:rPr>
                <w:rFonts w:ascii="Arial" w:eastAsia="宋体" w:hAnsi="Arial"/>
                <w:lang w:eastAsia="zh-CN"/>
              </w:rPr>
              <w:t>uce new band combination of 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273FF1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AB750D" w:rsidRPr="00AB750D">
              <w:rPr>
                <w:rFonts w:ascii="Arial" w:eastAsia="宋体" w:hAnsi="Arial"/>
                <w:lang w:eastAsia="zh-CN"/>
              </w:rPr>
              <w:t>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B14E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292C91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E544E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V2X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softHyphen/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_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A</w:t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</w:p>
          <w:p w:rsidR="00DC416C" w:rsidRPr="0021141F" w:rsidRDefault="00DC416C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</w:p>
          <w:p w:rsidR="00DC416C" w:rsidRPr="0021141F" w:rsidRDefault="00DC416C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maximum output power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4D0FBE" w:rsidRPr="0021141F">
              <w:rPr>
                <w:rFonts w:ascii="Arial" w:eastAsia="宋体" w:hAnsi="Arial"/>
                <w:noProof/>
                <w:lang w:eastAsia="zh-CN"/>
              </w:rPr>
              <w:t>Table 6.2E.1.2-1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6.2E.1.2</w:t>
            </w:r>
          </w:p>
          <w:p w:rsidR="007918D0" w:rsidRPr="008B1391" w:rsidRDefault="007214F2" w:rsidP="008B1391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6.5E.3.1.1-1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6.5E.3.1.1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1B3C9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5D40EA">
              <w:rPr>
                <w:rFonts w:ascii="Arial" w:eastAsia="宋体" w:hAnsi="Arial" w:hint="eastAsia"/>
                <w:lang w:eastAsia="zh-CN"/>
              </w:rPr>
              <w:t>1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8D15E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6.2E.1.2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6.2E.4.3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, 6.5E.3.1.1</w:t>
            </w:r>
            <w:bookmarkStart w:id="2" w:name="_GoBack"/>
            <w:bookmarkEnd w:id="2"/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Pr="00306C7E" w:rsidRDefault="00CF6B43" w:rsidP="00306C7E">
      <w:pPr>
        <w:rPr>
          <w:rFonts w:ascii="Arial" w:hAnsi="Arial" w:cs="Arial"/>
          <w:i/>
          <w:color w:val="FF0000"/>
          <w:sz w:val="32"/>
          <w:szCs w:val="32"/>
        </w:rPr>
      </w:pPr>
      <w:bookmarkStart w:id="3" w:name="_Toc21102963"/>
      <w:bookmarkStart w:id="4" w:name="_Toc29810812"/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&lt;Start of Change 1&gt;</w:t>
      </w:r>
    </w:p>
    <w:p w:rsidR="00241145" w:rsidRDefault="00241145" w:rsidP="00241145">
      <w:pPr>
        <w:pStyle w:val="3"/>
        <w:rPr>
          <w:noProof/>
        </w:rPr>
      </w:pPr>
      <w:bookmarkStart w:id="5" w:name="_Toc59649892"/>
      <w:bookmarkStart w:id="6" w:name="_Toc68230574"/>
      <w:bookmarkStart w:id="7" w:name="_Toc69083987"/>
      <w:bookmarkStart w:id="8" w:name="_Toc75466994"/>
      <w:bookmarkStart w:id="9" w:name="_Toc76509016"/>
      <w:bookmarkStart w:id="10" w:name="_Toc76718006"/>
      <w:bookmarkStart w:id="11" w:name="_Toc83580316"/>
      <w:bookmarkStart w:id="12" w:name="_Toc84404825"/>
      <w:bookmarkStart w:id="13" w:name="_Toc84413434"/>
      <w:r>
        <w:rPr>
          <w:noProof/>
        </w:rPr>
        <w:lastRenderedPageBreak/>
        <w:t>5.2E.2</w:t>
      </w:r>
      <w:r>
        <w:rPr>
          <w:noProof/>
        </w:rPr>
        <w:tab/>
        <w:t>V2X operating bands for con-current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41145" w:rsidRPr="00A1115A" w:rsidRDefault="00241145" w:rsidP="00241145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5.2E.2-1.</w:t>
      </w:r>
    </w:p>
    <w:p w:rsidR="00241145" w:rsidRPr="00A1115A" w:rsidRDefault="00241145" w:rsidP="00241145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241145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145" w:rsidRPr="00A1115A" w:rsidRDefault="00241145" w:rsidP="00D406C9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45" w:rsidRPr="00A1115A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5D40EA" w:rsidRPr="00A1115A" w:rsidTr="00D406C9">
        <w:trPr>
          <w:trHeight w:val="187"/>
          <w:jc w:val="center"/>
          <w:ins w:id="14" w:author="高原" w:date="2021-12-21T16:06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40EA" w:rsidRPr="005D40EA" w:rsidRDefault="005D40EA">
            <w:pPr>
              <w:pStyle w:val="TAC"/>
              <w:rPr>
                <w:ins w:id="15" w:author="高原" w:date="2021-12-21T16:06:00Z"/>
                <w:rFonts w:cs="Arial"/>
                <w:lang w:eastAsia="zh-CN"/>
                <w:rPrChange w:id="16" w:author="高原" w:date="2021-12-21T16:06:00Z">
                  <w:rPr>
                    <w:ins w:id="17" w:author="高原" w:date="2021-12-21T16:06:00Z"/>
                    <w:lang w:eastAsia="zh-CN"/>
                  </w:rPr>
                </w:rPrChange>
              </w:rPr>
              <w:pPrChange w:id="18" w:author="高原" w:date="2021-12-21T16:06:00Z">
                <w:pPr>
                  <w:pStyle w:val="TAH"/>
                </w:pPr>
              </w:pPrChange>
            </w:pPr>
            <w:ins w:id="19" w:author="高原" w:date="2021-12-21T16:06:00Z">
              <w:r>
                <w:rPr>
                  <w:rFonts w:cs="Arial"/>
                  <w:lang w:eastAsia="zh-CN"/>
                </w:rPr>
                <w:t>V2X_n</w:t>
              </w:r>
            </w:ins>
            <w:ins w:id="20" w:author="高原" w:date="2021-12-21T16:07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21" w:author="高原" w:date="2021-12-21T16:06:00Z">
              <w:r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22" w:author="高原" w:date="2021-12-21T16:06:00Z"/>
                <w:rFonts w:cs="Arial"/>
                <w:lang w:eastAsia="zh-CN"/>
                <w:rPrChange w:id="23" w:author="高原" w:date="2021-12-21T16:06:00Z">
                  <w:rPr>
                    <w:ins w:id="24" w:author="高原" w:date="2021-12-21T16:06:00Z"/>
                    <w:color w:val="000000"/>
                    <w:lang w:eastAsia="zh-CN"/>
                  </w:rPr>
                </w:rPrChange>
              </w:rPr>
              <w:pPrChange w:id="25" w:author="高原" w:date="2021-12-21T16:06:00Z">
                <w:pPr>
                  <w:pStyle w:val="TAH"/>
                </w:pPr>
              </w:pPrChange>
            </w:pPr>
            <w:ins w:id="26" w:author="高原" w:date="2021-12-21T16:0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27" w:author="高原" w:date="2021-12-21T16:06:00Z"/>
                <w:rFonts w:cs="Arial"/>
                <w:lang w:eastAsia="zh-CN"/>
                <w:rPrChange w:id="28" w:author="高原" w:date="2021-12-21T16:06:00Z">
                  <w:rPr>
                    <w:ins w:id="29" w:author="高原" w:date="2021-12-21T16:06:00Z"/>
                    <w:color w:val="000000"/>
                    <w:lang w:eastAsia="zh-CN"/>
                  </w:rPr>
                </w:rPrChange>
              </w:rPr>
              <w:pPrChange w:id="30" w:author="高原" w:date="2021-12-21T16:06:00Z">
                <w:pPr>
                  <w:pStyle w:val="TAH"/>
                </w:pPr>
              </w:pPrChange>
            </w:pPr>
            <w:proofErr w:type="spellStart"/>
            <w:ins w:id="31" w:author="高原" w:date="2021-12-21T16:06:00Z">
              <w:r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5D40EA" w:rsidRPr="00A1115A" w:rsidTr="00D406C9">
        <w:trPr>
          <w:trHeight w:val="187"/>
          <w:jc w:val="center"/>
          <w:ins w:id="32" w:author="高原" w:date="2021-12-21T16:06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5D40EA" w:rsidRDefault="005D40EA">
            <w:pPr>
              <w:pStyle w:val="TAC"/>
              <w:rPr>
                <w:ins w:id="33" w:author="高原" w:date="2021-12-21T16:06:00Z"/>
                <w:rFonts w:cs="Arial"/>
                <w:lang w:eastAsia="zh-CN"/>
                <w:rPrChange w:id="34" w:author="高原" w:date="2021-12-21T16:06:00Z">
                  <w:rPr>
                    <w:ins w:id="35" w:author="高原" w:date="2021-12-21T16:06:00Z"/>
                    <w:lang w:eastAsia="zh-CN"/>
                  </w:rPr>
                </w:rPrChange>
              </w:rPr>
              <w:pPrChange w:id="36" w:author="高原" w:date="2021-12-21T16:06:00Z">
                <w:pPr>
                  <w:pStyle w:val="TAH"/>
                </w:pPr>
              </w:pPrChange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37" w:author="高原" w:date="2021-12-21T16:06:00Z"/>
                <w:rFonts w:cs="Arial"/>
                <w:lang w:eastAsia="zh-CN"/>
                <w:rPrChange w:id="38" w:author="高原" w:date="2021-12-21T16:06:00Z">
                  <w:rPr>
                    <w:ins w:id="39" w:author="高原" w:date="2021-12-21T16:06:00Z"/>
                    <w:color w:val="000000"/>
                    <w:lang w:eastAsia="zh-CN"/>
                  </w:rPr>
                </w:rPrChange>
              </w:rPr>
              <w:pPrChange w:id="40" w:author="高原" w:date="2021-12-21T16:06:00Z">
                <w:pPr>
                  <w:pStyle w:val="TAH"/>
                </w:pPr>
              </w:pPrChange>
            </w:pPr>
            <w:ins w:id="41" w:author="高原" w:date="2021-12-21T16:06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5D40EA" w:rsidRDefault="005D40EA">
            <w:pPr>
              <w:pStyle w:val="TAC"/>
              <w:rPr>
                <w:ins w:id="42" w:author="高原" w:date="2021-12-21T16:06:00Z"/>
                <w:rFonts w:cs="Arial"/>
                <w:lang w:eastAsia="zh-CN"/>
                <w:rPrChange w:id="43" w:author="高原" w:date="2021-12-21T16:06:00Z">
                  <w:rPr>
                    <w:ins w:id="44" w:author="高原" w:date="2021-12-21T16:06:00Z"/>
                    <w:color w:val="000000"/>
                    <w:lang w:eastAsia="zh-CN"/>
                  </w:rPr>
                </w:rPrChange>
              </w:rPr>
              <w:pPrChange w:id="45" w:author="高原" w:date="2021-12-21T16:06:00Z">
                <w:pPr>
                  <w:pStyle w:val="TAH"/>
                </w:pPr>
              </w:pPrChange>
            </w:pPr>
            <w:ins w:id="46" w:author="高原" w:date="2021-12-21T16:06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5D40EA" w:rsidRPr="00A1115A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0EA" w:rsidRPr="00A1115A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0EA" w:rsidRPr="00A1115A" w:rsidRDefault="005D40EA" w:rsidP="00D406C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CC138A" w:rsidRDefault="00CC138A" w:rsidP="0090167E">
      <w:pPr>
        <w:rPr>
          <w:b/>
          <w:color w:val="FF0000"/>
          <w:lang w:eastAsia="zh-CN"/>
        </w:rPr>
      </w:pPr>
    </w:p>
    <w:p w:rsidR="003B22BB" w:rsidRPr="00306C7E" w:rsidRDefault="003B22BB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90167E">
      <w:pPr>
        <w:rPr>
          <w:b/>
          <w:color w:val="FF0000"/>
          <w:lang w:eastAsia="zh-CN"/>
        </w:rPr>
      </w:pPr>
    </w:p>
    <w:p w:rsidR="005D40EA" w:rsidRDefault="005D40EA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1404CD" w:rsidRPr="005D40EA" w:rsidRDefault="003B22BB" w:rsidP="005D40E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570A2F" w:rsidRPr="00A1115A" w:rsidRDefault="00570A2F" w:rsidP="00570A2F">
      <w:pPr>
        <w:pStyle w:val="3"/>
        <w:rPr>
          <w:rFonts w:eastAsia="Malgun Gothic"/>
          <w:lang w:eastAsia="ko-KR"/>
        </w:rPr>
      </w:pPr>
      <w:bookmarkStart w:id="47" w:name="_Toc45888028"/>
      <w:bookmarkStart w:id="48" w:name="_Toc45888627"/>
      <w:bookmarkStart w:id="49" w:name="_Toc61367267"/>
      <w:bookmarkStart w:id="50" w:name="_Toc61372650"/>
      <w:bookmarkStart w:id="51" w:name="_Toc68230590"/>
      <w:bookmarkStart w:id="52" w:name="_Toc69084003"/>
      <w:bookmarkStart w:id="53" w:name="_Toc75467010"/>
      <w:bookmarkStart w:id="54" w:name="_Toc76509032"/>
      <w:bookmarkStart w:id="55" w:name="_Toc76718022"/>
      <w:bookmarkStart w:id="56" w:name="_Toc83580332"/>
      <w:bookmarkStart w:id="57" w:name="_Toc84404841"/>
      <w:bookmarkStart w:id="58" w:name="_Toc84413450"/>
      <w:r w:rsidRPr="00A1115A">
        <w:lastRenderedPageBreak/>
        <w:t>5.3E.2</w:t>
      </w:r>
      <w:r w:rsidRPr="00A1115A">
        <w:tab/>
        <w:t>Channel bandwidth for V2X concurrent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570A2F" w:rsidRPr="00A1115A" w:rsidRDefault="00570A2F" w:rsidP="00570A2F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570A2F" w:rsidRPr="00A1115A" w:rsidRDefault="00570A2F" w:rsidP="00570A2F">
      <w:pPr>
        <w:pStyle w:val="TH"/>
        <w:rPr>
          <w:rFonts w:ascii="Times New Roman" w:hAnsi="Times New Roman"/>
          <w:lang w:eastAsia="ja-JP"/>
        </w:rPr>
      </w:pPr>
      <w:bookmarkStart w:id="59" w:name="OLE_LINK12"/>
      <w:r w:rsidRPr="00A1115A">
        <w:t xml:space="preserve">Table </w:t>
      </w:r>
      <w:r w:rsidRPr="00A1115A">
        <w:rPr>
          <w:lang w:eastAsia="zh-CN"/>
        </w:rPr>
        <w:t>5.3E.2-1</w:t>
      </w:r>
      <w:bookmarkEnd w:id="59"/>
      <w:r w:rsidRPr="00A1115A">
        <w:t xml:space="preserve">: Inter-band con-current V2X configurations </w:t>
      </w:r>
    </w:p>
    <w:tbl>
      <w:tblPr>
        <w:tblW w:w="13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972"/>
        <w:gridCol w:w="671"/>
        <w:gridCol w:w="672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672"/>
        <w:gridCol w:w="1487"/>
        <w:tblGridChange w:id="60">
          <w:tblGrid>
            <w:gridCol w:w="672"/>
            <w:gridCol w:w="971"/>
            <w:gridCol w:w="1"/>
            <w:gridCol w:w="670"/>
            <w:gridCol w:w="1"/>
            <w:gridCol w:w="671"/>
            <w:gridCol w:w="672"/>
            <w:gridCol w:w="672"/>
            <w:gridCol w:w="672"/>
            <w:gridCol w:w="672"/>
            <w:gridCol w:w="672"/>
            <w:gridCol w:w="671"/>
            <w:gridCol w:w="672"/>
            <w:gridCol w:w="672"/>
            <w:gridCol w:w="672"/>
            <w:gridCol w:w="672"/>
            <w:gridCol w:w="672"/>
            <w:gridCol w:w="672"/>
            <w:gridCol w:w="672"/>
            <w:gridCol w:w="1487"/>
          </w:tblGrid>
        </w:tblGridChange>
      </w:tblGrid>
      <w:tr w:rsidR="00727192" w:rsidRPr="00A1115A" w:rsidTr="00727192">
        <w:trPr>
          <w:trHeight w:val="130"/>
          <w:jc w:val="center"/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>
              <w:t xml:space="preserve">NR </w:t>
            </w:r>
            <w:r w:rsidRPr="00BC31A4">
              <w:t>V2X inter-band con-current operating</w:t>
            </w:r>
            <w:r>
              <w:t xml:space="preserve">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NR Band</w:t>
            </w:r>
          </w:p>
        </w:tc>
        <w:tc>
          <w:tcPr>
            <w:tcW w:w="94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92" w:rsidRPr="00A1115A" w:rsidRDefault="00727192" w:rsidP="00D406C9">
            <w:pPr>
              <w:pStyle w:val="TAH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 xml:space="preserve">hannel bandwidth 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MHz) (</w:t>
            </w: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 xml:space="preserve">OTE </w:t>
            </w:r>
            <w:r>
              <w:rPr>
                <w:lang w:eastAsia="zh-CN"/>
              </w:rPr>
              <w:t>1</w:t>
            </w:r>
            <w:r w:rsidRPr="00A1115A">
              <w:rPr>
                <w:lang w:eastAsia="zh-CN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27192" w:rsidRPr="00A1115A" w:rsidRDefault="00727192" w:rsidP="00D406C9">
            <w:pPr>
              <w:pStyle w:val="TAH"/>
            </w:pPr>
            <w:r w:rsidRPr="00A1115A">
              <w:t>Bandwidth combination set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0"/>
          <w:jc w:val="center"/>
          <w:trPrChange w:id="62" w:author="高原" w:date="2021-12-21T16:12:00Z">
            <w:trPr>
              <w:trHeight w:val="130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" w:author="高原" w:date="2021-12-21T16:12:00Z">
              <w:tcPr>
                <w:tcW w:w="67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  <w:rPr>
                <w:ins w:id="73" w:author="高原" w:date="2021-12-21T16:12:00Z"/>
                <w:lang w:eastAsia="zh-CN"/>
              </w:rPr>
            </w:pPr>
            <w:ins w:id="74" w:author="高原" w:date="2021-12-21T16:12:00Z">
              <w:r>
                <w:rPr>
                  <w:rFonts w:hint="eastAsia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H"/>
            </w:pPr>
            <w:r w:rsidRPr="00A1115A">
              <w:t>100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H"/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83" w:author="高原" w:date="2021-12-21T16:10:00Z"/>
          <w:trPrChange w:id="84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5" w:author="高原" w:date="2021-12-21T16:12:00Z">
              <w:tcPr>
                <w:tcW w:w="1644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86" w:author="高原" w:date="2021-12-21T16:10:00Z"/>
                <w:szCs w:val="18"/>
                <w:lang w:val="en-US" w:eastAsia="zh-CN"/>
              </w:rPr>
            </w:pPr>
            <w:ins w:id="87" w:author="高原" w:date="2021-12-21T16:10:00Z">
              <w:r>
                <w:rPr>
                  <w:lang w:val="en-US" w:eastAsia="zh-CN"/>
                </w:rPr>
                <w:t>V2X_n</w:t>
              </w:r>
            </w:ins>
            <w:ins w:id="88" w:author="高原" w:date="2021-12-21T16:11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89" w:author="高原" w:date="2021-12-21T16:10:00Z"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90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91" w:author="高原" w:date="2021-12-21T16:10:00Z"/>
                <w:szCs w:val="18"/>
                <w:lang w:val="en-US" w:eastAsia="zh-CN"/>
              </w:rPr>
            </w:pPr>
            <w:ins w:id="92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39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94" w:author="高原" w:date="2021-12-21T16:10:00Z"/>
                <w:szCs w:val="18"/>
                <w:lang w:eastAsia="zh-CN"/>
              </w:rPr>
            </w:pPr>
            <w:ins w:id="95" w:author="高原" w:date="2021-12-21T16:10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97" w:author="高原" w:date="2021-12-21T16:10:00Z"/>
                <w:szCs w:val="18"/>
                <w:lang w:eastAsia="zh-CN"/>
              </w:rPr>
            </w:pPr>
            <w:ins w:id="98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0" w:author="高原" w:date="2021-12-21T16:10:00Z"/>
                <w:szCs w:val="18"/>
                <w:lang w:eastAsia="zh-CN"/>
              </w:rPr>
            </w:pPr>
            <w:ins w:id="101" w:author="高原" w:date="2021-12-21T16:10:00Z">
              <w:r w:rsidRPr="00A1115A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3" w:author="高原" w:date="2021-12-21T16:10:00Z"/>
                <w:szCs w:val="18"/>
                <w:lang w:eastAsia="zh-CN"/>
              </w:rPr>
            </w:pPr>
            <w:ins w:id="104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6" w:author="高原" w:date="2021-12-21T16:10:00Z"/>
                <w:szCs w:val="18"/>
                <w:lang w:eastAsia="zh-CN"/>
              </w:rPr>
            </w:pPr>
            <w:ins w:id="107" w:author="高原" w:date="2021-12-21T16:10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09" w:author="高原" w:date="2021-12-21T16:10:00Z"/>
                <w:szCs w:val="18"/>
                <w:lang w:eastAsia="zh-CN"/>
              </w:rPr>
            </w:pPr>
            <w:ins w:id="110" w:author="高原" w:date="2021-12-21T16:10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12" w:author="高原" w:date="2021-12-21T16:10:00Z"/>
                <w:szCs w:val="18"/>
                <w:lang w:eastAsia="zh-CN"/>
              </w:rPr>
            </w:pPr>
            <w:ins w:id="113" w:author="高原" w:date="2021-12-21T16:10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  <w:rPr>
                <w:ins w:id="115" w:author="高原" w:date="2021-12-21T16:12:00Z"/>
                <w:szCs w:val="18"/>
                <w:lang w:eastAsia="zh-CN"/>
              </w:rPr>
            </w:pPr>
            <w:ins w:id="116" w:author="高原" w:date="2021-12-21T16:12:00Z">
              <w:r>
                <w:rPr>
                  <w:rFonts w:hint="eastAsia"/>
                  <w:szCs w:val="18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18" w:author="高原" w:date="2021-12-21T16:10:00Z"/>
                <w:szCs w:val="18"/>
                <w:lang w:eastAsia="zh-CN"/>
              </w:rPr>
            </w:pPr>
            <w:ins w:id="119" w:author="高原" w:date="2021-12-21T16:11:00Z">
              <w:r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29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0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1" w:author="高原" w:date="2021-12-21T16:10:00Z"/>
                <w:szCs w:val="18"/>
                <w:lang w:val="en-US" w:eastAsia="zh-CN"/>
              </w:rPr>
            </w:pPr>
            <w:ins w:id="132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3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34" w:author="高原" w:date="2021-12-21T16:10:00Z"/>
          <w:trPrChange w:id="135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7" w:author="高原" w:date="2021-12-21T16:10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3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39" w:author="高原" w:date="2021-12-21T16:10:00Z"/>
                <w:szCs w:val="18"/>
                <w:lang w:val="en-US" w:eastAsia="zh-CN"/>
              </w:rPr>
            </w:pPr>
            <w:ins w:id="140" w:author="高原" w:date="2021-12-21T16:10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4" w:author="高原" w:date="2021-12-21T16:10:00Z"/>
                <w:szCs w:val="18"/>
                <w:lang w:eastAsia="zh-CN"/>
              </w:rPr>
            </w:pPr>
            <w:ins w:id="145" w:author="高原" w:date="2021-12-21T16:10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7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49" w:author="高原" w:date="2021-12-21T16:10:00Z"/>
                <w:szCs w:val="18"/>
                <w:lang w:eastAsia="zh-CN"/>
              </w:rPr>
            </w:pPr>
            <w:ins w:id="150" w:author="高原" w:date="2021-12-21T16:10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4" w:author="高原" w:date="2021-12-21T16:10:00Z"/>
                <w:szCs w:val="18"/>
                <w:lang w:eastAsia="zh-CN"/>
              </w:rPr>
            </w:pPr>
            <w:ins w:id="155" w:author="高原" w:date="2021-12-21T16:10:00Z">
              <w:r w:rsidRPr="00A1115A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57" w:author="高原" w:date="2021-12-21T16:10:00Z"/>
                <w:szCs w:val="18"/>
                <w:lang w:eastAsia="zh-CN"/>
              </w:rPr>
            </w:pPr>
            <w:ins w:id="158" w:author="高原" w:date="2021-12-21T16:10:00Z"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0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4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6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0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2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74" w:author="高原" w:date="2021-12-21T16:10:00Z"/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7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77" w:author="高原" w:date="2021-12-21T16:12:00Z">
              <w:tcPr>
                <w:tcW w:w="1644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7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18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4" w:author="高原" w:date="2021-12-21T16:12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19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9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A1115A"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20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1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17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1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  <w:rPr>
                <w:ins w:id="227" w:author="高原" w:date="2021-12-21T16:12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3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3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C72366">
              <w:t>n</w:t>
            </w:r>
            <w: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24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5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57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5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  <w:rPr>
                <w:ins w:id="267" w:author="高原" w:date="2021-12-21T16:12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C72366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74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7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7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28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9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97" w:author="高原" w:date="2021-12-21T16:12:00Z">
              <w:tcPr>
                <w:tcW w:w="164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9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n71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A1115A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30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14" w:author="高原" w:date="2021-12-21T16:12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1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7" w:author="高原" w:date="2021-12-21T16:12:00Z">
              <w:tcPr>
                <w:tcW w:w="164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1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32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4" w:author="高原" w:date="2021-12-21T16:12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3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37" w:author="高原" w:date="2021-12-21T16:12:00Z">
              <w:tcPr>
                <w:tcW w:w="1644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3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</w:pPr>
            <w:r w:rsidRPr="005B0A01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ins w:id="347" w:author="高原" w:date="2021-12-21T16:12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5B0A01" w:rsidRDefault="00727192" w:rsidP="00D406C9">
            <w:pPr>
              <w:pStyle w:val="TAC"/>
              <w:rPr>
                <w:szCs w:val="18"/>
                <w:lang w:eastAsia="zh-CN"/>
              </w:rPr>
            </w:pPr>
            <w:r w:rsidRPr="005B0A01"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54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5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7" w:author="高原" w:date="2021-12-21T16:12:00Z">
              <w:tcPr>
                <w:tcW w:w="16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5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36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4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7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77" w:author="高原" w:date="2021-12-21T16:12:00Z">
              <w:tcPr>
                <w:tcW w:w="1644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7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  <w:rPr>
                <w:ins w:id="38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394" w:author="高原" w:date="2021-12-21T16:12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727192" w:rsidRPr="00A1115A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96" w:author="高原" w:date="2021-12-21T16:12:00Z">
            <w:trPr>
              <w:trHeight w:val="187"/>
              <w:jc w:val="center"/>
            </w:trPr>
          </w:trPrChange>
        </w:trPr>
        <w:tc>
          <w:tcPr>
            <w:tcW w:w="16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7" w:author="高原" w:date="2021-12-21T16:12:00Z">
              <w:tcPr>
                <w:tcW w:w="164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98" w:author="高原" w:date="2021-12-21T16:12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727192" w:rsidRDefault="00727192" w:rsidP="00D406C9">
            <w:pPr>
              <w:pStyle w:val="TAC"/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高原" w:date="2021-12-21T16:12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C72366" w:rsidRDefault="00727192" w:rsidP="00D406C9">
            <w:pPr>
              <w:pStyle w:val="TAC"/>
            </w:pPr>
            <w:r w:rsidRPr="00C72366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ins w:id="407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高原" w:date="2021-12-21T16:12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4" w:author="高原" w:date="2021-12-21T16:12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A1115A" w:rsidRDefault="00727192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727192" w:rsidRPr="00BC31A4" w:rsidTr="00727192">
        <w:tblPrEx>
          <w:tblW w:w="1320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5" w:author="高原" w:date="2021-12-21T16:12:00Z">
            <w:tblPrEx>
              <w:tblW w:w="12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16" w:author="高原" w:date="2021-12-21T16:12:00Z">
            <w:trPr>
              <w:trHeight w:val="187"/>
              <w:jc w:val="center"/>
            </w:trPr>
          </w:trPrChange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高原" w:date="2021-12-21T16:12:00Z">
              <w:tcPr>
                <w:tcW w:w="67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192" w:rsidRPr="00A1115A" w:rsidRDefault="00727192" w:rsidP="00D406C9">
            <w:pPr>
              <w:pStyle w:val="TAN"/>
              <w:rPr>
                <w:ins w:id="418" w:author="高原" w:date="2021-12-21T16:12:00Z"/>
              </w:rPr>
            </w:pPr>
          </w:p>
        </w:tc>
        <w:tc>
          <w:tcPr>
            <w:tcW w:w="1253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9" w:author="高原" w:date="2021-12-21T16:12:00Z">
              <w:tcPr>
                <w:tcW w:w="12536" w:type="dxa"/>
                <w:gridSpan w:val="1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27192" w:rsidRPr="00BC31A4" w:rsidRDefault="00727192" w:rsidP="00D406C9">
            <w:pPr>
              <w:pStyle w:val="TAN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</w:r>
            <w:bookmarkStart w:id="420" w:name="OLE_LINK100"/>
            <w:r w:rsidRPr="00A1115A">
              <w:t>The SCS of each channel bandwidth for NR band refers to Table 5.3.5-1.</w:t>
            </w:r>
            <w:bookmarkEnd w:id="420"/>
          </w:p>
        </w:tc>
      </w:tr>
    </w:tbl>
    <w:p w:rsidR="00570A2F" w:rsidRPr="00570A2F" w:rsidRDefault="00570A2F" w:rsidP="0043018C">
      <w:pPr>
        <w:tabs>
          <w:tab w:val="left" w:pos="8060"/>
        </w:tabs>
        <w:rPr>
          <w:b/>
          <w:color w:val="FF0000"/>
          <w:lang w:eastAsia="zh-CN"/>
        </w:rPr>
        <w:sectPr w:rsidR="00570A2F" w:rsidRPr="00570A2F" w:rsidSect="005D40EA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5D40EA" w:rsidRPr="005D40EA" w:rsidRDefault="003B22BB" w:rsidP="00E25C6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:rsidR="00E25C66" w:rsidRPr="00E25C66" w:rsidRDefault="00E25C66" w:rsidP="00E25C66">
      <w:pPr>
        <w:rPr>
          <w:lang w:eastAsia="zh-CN"/>
        </w:rPr>
      </w:pPr>
    </w:p>
    <w:p w:rsidR="008667AA" w:rsidRPr="00306C7E" w:rsidRDefault="008F4A5A" w:rsidP="00306C7E">
      <w:pPr>
        <w:rPr>
          <w:rFonts w:ascii="Arial" w:hAnsi="Arial" w:cs="Arial"/>
          <w:i/>
          <w:color w:val="FF0000"/>
          <w:sz w:val="32"/>
          <w:szCs w:val="32"/>
          <w:rPrChange w:id="421" w:author="CATT" w:date="2020-08-26T00:59:00Z">
            <w:rPr>
              <w:lang w:eastAsia="zh-CN"/>
            </w:rPr>
          </w:rPrChange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E2CFF" w:rsidRPr="00A1115A" w:rsidRDefault="00AE2CFF" w:rsidP="00AE2CFF">
      <w:pPr>
        <w:pStyle w:val="4"/>
        <w:rPr>
          <w:lang w:eastAsia="en-GB"/>
        </w:rPr>
      </w:pPr>
      <w:bookmarkStart w:id="422" w:name="_Toc45888147"/>
      <w:bookmarkStart w:id="423" w:name="_Toc45888746"/>
      <w:bookmarkStart w:id="424" w:name="_Toc61367391"/>
      <w:bookmarkStart w:id="425" w:name="_Toc61372774"/>
      <w:bookmarkStart w:id="426" w:name="_Toc68230715"/>
      <w:bookmarkStart w:id="427" w:name="_Toc69084128"/>
      <w:bookmarkStart w:id="428" w:name="_Toc75467138"/>
      <w:bookmarkStart w:id="429" w:name="_Toc76509160"/>
      <w:bookmarkStart w:id="430" w:name="_Toc76718150"/>
      <w:bookmarkStart w:id="431" w:name="_Toc83580460"/>
      <w:bookmarkStart w:id="432" w:name="_Toc84404969"/>
      <w:bookmarkStart w:id="433" w:name="_Toc84413578"/>
      <w:r w:rsidRPr="00A1115A">
        <w:t>6.2E.1.2</w:t>
      </w:r>
      <w:r w:rsidRPr="00A1115A">
        <w:tab/>
        <w:t>UE maximum output power for V2X con-current operation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:rsidR="00AE2CFF" w:rsidRPr="00A1115A" w:rsidRDefault="00AE2CFF" w:rsidP="00AE2CFF">
      <w:pPr>
        <w:tabs>
          <w:tab w:val="left" w:pos="1985"/>
        </w:tabs>
        <w:spacing w:after="100" w:afterAutospacing="1"/>
        <w:rPr>
          <w:rFonts w:cs="v5.0.0"/>
        </w:rPr>
      </w:pPr>
      <w:r w:rsidRPr="00A1115A">
        <w:rPr>
          <w:lang w:eastAsia="ko-KR"/>
        </w:rPr>
        <w:t xml:space="preserve">For the inter-band con-current NR V2X operation, </w:t>
      </w:r>
      <w:r w:rsidRPr="00A1115A">
        <w:t>the maximum output power is specified in Table 6.2E.1.1</w:t>
      </w:r>
      <w:r w:rsidRPr="00A1115A">
        <w:rPr>
          <w:lang w:eastAsia="zh-CN"/>
        </w:rPr>
        <w:t>-1</w:t>
      </w:r>
      <w:r w:rsidRPr="00A1115A">
        <w:rPr>
          <w:rFonts w:cs="v5.0.0"/>
        </w:rPr>
        <w:t>. The period of measurement shall be at least one sub frame (1ms).</w:t>
      </w:r>
    </w:p>
    <w:p w:rsidR="00AE2CFF" w:rsidRPr="00A1115A" w:rsidRDefault="00AE2CFF" w:rsidP="00AE2CFF">
      <w:pPr>
        <w:pStyle w:val="TH"/>
        <w:rPr>
          <w:lang w:eastAsia="ja-JP"/>
        </w:rPr>
      </w:pPr>
      <w:r w:rsidRPr="00A1115A">
        <w:t>Table 6.2E.1.2</w:t>
      </w:r>
      <w:r w:rsidRPr="00A1115A">
        <w:rPr>
          <w:lang w:eastAsia="zh-CN"/>
        </w:rPr>
        <w:t>-1</w:t>
      </w:r>
      <w:r w:rsidRPr="00A1115A">
        <w:t>: NR V2X UE Power Class for inter-band con-current combination</w:t>
      </w:r>
      <w:r w:rsidRPr="00A1115A">
        <w:rPr>
          <w:lang w:eastAsia="zh-CN"/>
        </w:rPr>
        <w:t xml:space="preserve"> (two bands)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AE2CFF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  <w:rPr>
                <w:lang w:eastAsia="en-GB"/>
              </w:rPr>
            </w:pPr>
            <w:r w:rsidRPr="00A1115A"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  <w:r w:rsidRPr="00A1115A"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</w:t>
            </w:r>
          </w:p>
          <w:p w:rsidR="00AE2CFF" w:rsidRPr="00A1115A" w:rsidRDefault="00AE2CFF" w:rsidP="00D406C9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Class 4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Tolerance (dB)</w:t>
            </w:r>
          </w:p>
        </w:tc>
      </w:tr>
      <w:tr w:rsidR="00D26F2D" w:rsidRPr="00A1115A" w:rsidTr="00D406C9">
        <w:trPr>
          <w:ins w:id="434" w:author="高原" w:date="2021-12-21T16:12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5F7D8A" w:rsidP="00D406C9">
            <w:pPr>
              <w:pStyle w:val="TAH"/>
              <w:rPr>
                <w:ins w:id="435" w:author="高原" w:date="2021-12-21T16:12:00Z"/>
                <w:b w:val="0"/>
                <w:lang w:eastAsia="zh-CN"/>
                <w:rPrChange w:id="436" w:author="高原" w:date="2021-12-21T16:13:00Z">
                  <w:rPr>
                    <w:ins w:id="437" w:author="高原" w:date="2021-12-21T16:12:00Z"/>
                    <w:lang w:eastAsia="zh-CN"/>
                  </w:rPr>
                </w:rPrChange>
              </w:rPr>
            </w:pPr>
            <w:ins w:id="438" w:author="高原" w:date="2021-12-21T16:13:00Z">
              <w:r>
                <w:rPr>
                  <w:b w:val="0"/>
                  <w:lang w:val="en-US" w:eastAsia="zh-CN"/>
                </w:rPr>
                <w:t>V2X_n</w:t>
              </w:r>
              <w:r>
                <w:rPr>
                  <w:rFonts w:hint="eastAsia"/>
                  <w:b w:val="0"/>
                  <w:lang w:val="en-US" w:eastAsia="zh-CN"/>
                </w:rPr>
                <w:t>1</w:t>
              </w:r>
              <w:r w:rsidR="00D26F2D" w:rsidRPr="00D26F2D">
                <w:rPr>
                  <w:b w:val="0"/>
                  <w:lang w:val="en-US" w:eastAsia="zh-CN"/>
                  <w:rPrChange w:id="439" w:author="高原" w:date="2021-12-21T16:13:00Z">
                    <w:rPr>
                      <w:lang w:val="en-US" w:eastAsia="zh-CN"/>
                    </w:rPr>
                  </w:rPrChange>
                </w:rPr>
                <w:t>A-n47A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0" w:author="高原" w:date="2021-12-21T16:12:00Z"/>
                <w:b w:val="0"/>
                <w:rPrChange w:id="441" w:author="高原" w:date="2021-12-21T16:13:00Z">
                  <w:rPr>
                    <w:ins w:id="442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3" w:author="高原" w:date="2021-12-21T16:12:00Z"/>
                <w:b w:val="0"/>
                <w:rPrChange w:id="444" w:author="高原" w:date="2021-12-21T16:13:00Z">
                  <w:rPr>
                    <w:ins w:id="445" w:author="高原" w:date="2021-12-21T16:12:00Z"/>
                  </w:rPr>
                </w:rPrChange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6" w:author="高原" w:date="2021-12-21T16:12:00Z"/>
                <w:b w:val="0"/>
                <w:rPrChange w:id="447" w:author="高原" w:date="2021-12-21T16:13:00Z">
                  <w:rPr>
                    <w:ins w:id="448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49" w:author="高原" w:date="2021-12-21T16:12:00Z"/>
                <w:b w:val="0"/>
                <w:rPrChange w:id="450" w:author="高原" w:date="2021-12-21T16:13:00Z">
                  <w:rPr>
                    <w:ins w:id="451" w:author="高原" w:date="2021-12-21T16:12:00Z"/>
                  </w:rPr>
                </w:rPrChange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52" w:author="高原" w:date="2021-12-21T16:12:00Z"/>
                <w:b w:val="0"/>
                <w:rPrChange w:id="453" w:author="高原" w:date="2021-12-21T16:13:00Z">
                  <w:rPr>
                    <w:ins w:id="454" w:author="高原" w:date="2021-12-21T16:12:00Z"/>
                  </w:rPr>
                </w:rPrChange>
              </w:rPr>
            </w:pPr>
            <w:ins w:id="455" w:author="高原" w:date="2021-12-21T16:13:00Z">
              <w:r w:rsidRPr="00D26F2D">
                <w:rPr>
                  <w:b w:val="0"/>
                  <w:lang w:val="en-US" w:eastAsia="zh-CN"/>
                  <w:rPrChange w:id="456" w:author="高原" w:date="2021-12-21T16:13:00Z">
                    <w:rPr>
                      <w:lang w:val="en-US" w:eastAsia="zh-CN"/>
                    </w:rPr>
                  </w:rPrChange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57" w:author="高原" w:date="2021-12-21T16:12:00Z"/>
                <w:b w:val="0"/>
                <w:rPrChange w:id="458" w:author="高原" w:date="2021-12-21T16:13:00Z">
                  <w:rPr>
                    <w:ins w:id="459" w:author="高原" w:date="2021-12-21T16:12:00Z"/>
                  </w:rPr>
                </w:rPrChange>
              </w:rPr>
            </w:pPr>
            <w:ins w:id="460" w:author="高原" w:date="2021-12-21T16:13:00Z">
              <w:r w:rsidRPr="00D26F2D">
                <w:rPr>
                  <w:b w:val="0"/>
                  <w:rPrChange w:id="461" w:author="高原" w:date="2021-12-21T16:13:00Z">
                    <w:rPr/>
                  </w:rPrChange>
                </w:rPr>
                <w:t>+2/-3</w:t>
              </w:r>
              <w:r w:rsidRPr="00D26F2D">
                <w:rPr>
                  <w:b w:val="0"/>
                  <w:vertAlign w:val="superscript"/>
                  <w:rPrChange w:id="462" w:author="高原" w:date="2021-12-21T16:13:00Z">
                    <w:rPr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63" w:author="高原" w:date="2021-12-21T16:12:00Z"/>
                <w:b w:val="0"/>
                <w:rPrChange w:id="464" w:author="高原" w:date="2021-12-21T16:13:00Z">
                  <w:rPr>
                    <w:ins w:id="465" w:author="高原" w:date="2021-12-21T16:12:00Z"/>
                  </w:rPr>
                </w:rPrChange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D26F2D" w:rsidRDefault="00D26F2D" w:rsidP="00D406C9">
            <w:pPr>
              <w:pStyle w:val="TAH"/>
              <w:rPr>
                <w:ins w:id="466" w:author="高原" w:date="2021-12-21T16:12:00Z"/>
                <w:b w:val="0"/>
                <w:rPrChange w:id="467" w:author="高原" w:date="2021-12-21T16:13:00Z">
                  <w:rPr>
                    <w:ins w:id="468" w:author="高原" w:date="2021-12-21T16:12:00Z"/>
                  </w:rPr>
                </w:rPrChange>
              </w:rPr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V2X_n39A-n47A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V2X_n40A-n47A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 w:rsidRPr="004242A4">
              <w:t>V2X_n41A-n47A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4242A4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 w:rsidRPr="004242A4">
              <w:t>+2/-3</w:t>
            </w:r>
            <w:r w:rsidRPr="0073229A"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V2X_n71</w:t>
            </w:r>
            <w:r w:rsidRPr="00A1115A">
              <w:rPr>
                <w:lang w:val="en-US" w:eastAsia="zh-CN"/>
              </w:rPr>
              <w:t>A</w:t>
            </w:r>
            <w:r w:rsidRPr="00A1115A">
              <w:rPr>
                <w:lang w:val="en-US"/>
              </w:rPr>
              <w:t>-n</w:t>
            </w:r>
            <w:r w:rsidRPr="00A1115A">
              <w:rPr>
                <w:lang w:val="en-US" w:eastAsia="ko-KR"/>
              </w:rPr>
              <w:t>47</w:t>
            </w:r>
            <w:r w:rsidRPr="00A1115A"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  <w:r w:rsidRPr="00A1115A">
              <w:t>+2/-3</w:t>
            </w:r>
            <w:r w:rsidRPr="00A1115A">
              <w:rPr>
                <w:vertAlign w:val="superscript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2D" w:rsidRPr="00A1115A" w:rsidRDefault="00D26F2D" w:rsidP="00D406C9">
            <w:pPr>
              <w:pStyle w:val="TAC"/>
            </w:pPr>
          </w:p>
        </w:tc>
      </w:tr>
      <w:tr w:rsidR="00D26F2D" w:rsidRPr="00A1115A" w:rsidTr="00D406C9"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F2D" w:rsidRPr="00A1115A" w:rsidRDefault="00D26F2D" w:rsidP="00D406C9">
            <w:pPr>
              <w:pStyle w:val="TAN"/>
            </w:pPr>
            <w:r w:rsidRPr="00A1115A">
              <w:t>NOTE 1:</w:t>
            </w:r>
            <w:r w:rsidRPr="00A1115A">
              <w:rPr>
                <w:rFonts w:eastAsia="宋体"/>
              </w:rPr>
              <w:tab/>
            </w:r>
            <w:r w:rsidRPr="00A1115A">
              <w:t>The con-current band combinations are used for NR V2X Service.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2:</w:t>
            </w:r>
            <w:r w:rsidRPr="00A1115A">
              <w:rPr>
                <w:rFonts w:eastAsia="宋体"/>
              </w:rPr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 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3:</w:t>
            </w:r>
            <w:r w:rsidRPr="00A1115A">
              <w:rPr>
                <w:rFonts w:eastAsia="宋体"/>
              </w:rPr>
              <w:tab/>
            </w:r>
            <w:r w:rsidRPr="00A1115A">
              <w:t>For int</w:t>
            </w:r>
            <w:r w:rsidRPr="00A1115A">
              <w:rPr>
                <w:lang w:eastAsia="zh-CN"/>
              </w:rPr>
              <w:t>er</w:t>
            </w:r>
            <w:r w:rsidRPr="00A1115A">
              <w:t xml:space="preserve">-band con-current aggregation the maximum power </w:t>
            </w:r>
            <w:proofErr w:type="gramStart"/>
            <w:r w:rsidRPr="00A1115A">
              <w:t>requirement apply</w:t>
            </w:r>
            <w:proofErr w:type="gramEnd"/>
            <w:r w:rsidRPr="00A1115A">
              <w:t xml:space="preserve"> to the total transmitted power over all component carriers (per UE).</w:t>
            </w:r>
          </w:p>
          <w:p w:rsidR="00D26F2D" w:rsidRPr="00A1115A" w:rsidRDefault="00D26F2D" w:rsidP="00D406C9">
            <w:pPr>
              <w:pStyle w:val="TAN"/>
            </w:pPr>
            <w:r w:rsidRPr="00A1115A">
              <w:t>NOTE 4:</w:t>
            </w:r>
            <w:r w:rsidRPr="00A1115A">
              <w:tab/>
            </w:r>
            <w:r w:rsidRPr="00A1115A">
              <w:rPr>
                <w:vertAlign w:val="superscript"/>
              </w:rPr>
              <w:t>4</w:t>
            </w:r>
            <w:r w:rsidRPr="00A1115A">
              <w:t xml:space="preserve"> refers to the transmission bandwidths (Figure 5.6-1)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>, the maximum output power requirement is relaxed by reducing the lower tolerance limit by 1.5 dB</w:t>
            </w:r>
          </w:p>
        </w:tc>
      </w:tr>
    </w:tbl>
    <w:p w:rsidR="00AE2CFF" w:rsidRPr="00A1115A" w:rsidRDefault="00AE2CFF" w:rsidP="00AE2CFF"/>
    <w:p w:rsidR="008F4A5A" w:rsidRPr="001B3C9F" w:rsidRDefault="008F4A5A" w:rsidP="00306C7E">
      <w:pPr>
        <w:rPr>
          <w:rFonts w:ascii="Arial" w:hAnsi="Arial" w:cs="Arial"/>
          <w:i/>
          <w:color w:val="FF0000"/>
          <w:sz w:val="32"/>
          <w:szCs w:val="32"/>
        </w:rPr>
      </w:pPr>
      <w:r w:rsidRPr="001B3C9F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55452F" w:rsidRPr="001B3C9F" w:rsidRDefault="0055452F" w:rsidP="008667AA">
      <w:pPr>
        <w:rPr>
          <w:rFonts w:ascii="Arial" w:hAnsi="Arial" w:cs="Arial"/>
          <w:i/>
          <w:color w:val="FF0000"/>
          <w:sz w:val="32"/>
          <w:szCs w:val="32"/>
          <w:rPrChange w:id="469" w:author="CATT" w:date="2020-12-22T15:46:00Z">
            <w:rPr>
              <w:rFonts w:eastAsia="宋体"/>
              <w:lang w:eastAsia="zh-CN"/>
            </w:rPr>
          </w:rPrChange>
        </w:rPr>
      </w:pPr>
    </w:p>
    <w:p w:rsidR="00955E88" w:rsidRPr="00E42F4A" w:rsidRDefault="00955E88" w:rsidP="00955E88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F960CE">
        <w:rPr>
          <w:rFonts w:ascii="Arial" w:hAnsi="Arial" w:cs="Arial" w:hint="eastAsia"/>
          <w:i/>
          <w:color w:val="FF0000"/>
          <w:sz w:val="32"/>
          <w:szCs w:val="32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AE2CFF" w:rsidRPr="00A1115A" w:rsidRDefault="00AE2CFF" w:rsidP="00AE2CFF">
      <w:pPr>
        <w:pStyle w:val="4"/>
        <w:rPr>
          <w:lang w:eastAsia="en-GB"/>
        </w:rPr>
      </w:pPr>
      <w:bookmarkStart w:id="470" w:name="_Toc61367671"/>
      <w:bookmarkStart w:id="471" w:name="_Toc61373054"/>
      <w:bookmarkStart w:id="472" w:name="_Toc68231003"/>
      <w:bookmarkStart w:id="473" w:name="_Toc69084416"/>
      <w:bookmarkStart w:id="474" w:name="_Toc75467426"/>
      <w:bookmarkStart w:id="475" w:name="_Toc76509448"/>
      <w:bookmarkStart w:id="476" w:name="_Toc76718438"/>
      <w:bookmarkStart w:id="477" w:name="_Toc83580776"/>
      <w:bookmarkStart w:id="478" w:name="_Toc84405285"/>
      <w:bookmarkStart w:id="479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AE2CFF" w:rsidRPr="00A1115A" w:rsidRDefault="00AE2CFF" w:rsidP="00AE2CFF">
      <w:pPr>
        <w:rPr>
          <w:rFonts w:cs="v5.0.0"/>
        </w:rPr>
      </w:pPr>
      <w:r w:rsidRPr="00A1115A">
        <w:rPr>
          <w:noProof/>
        </w:rPr>
        <w:t xml:space="preserve">For the inter-band con-current NR V2X operation, </w:t>
      </w:r>
      <w:r w:rsidRPr="00A1115A">
        <w:t xml:space="preserve">the UE-coexistence </w:t>
      </w:r>
      <w:r w:rsidRPr="00A1115A">
        <w:rPr>
          <w:rFonts w:cs="v5.0.0"/>
        </w:rPr>
        <w:t xml:space="preserve">requirements in Table </w:t>
      </w:r>
      <w:r w:rsidRPr="00A1115A">
        <w:t xml:space="preserve">6.5E.3.1.1-1 </w:t>
      </w:r>
      <w:r w:rsidRPr="00A1115A">
        <w:rPr>
          <w:rFonts w:cs="v5.0.0"/>
        </w:rPr>
        <w:t xml:space="preserve">apply </w:t>
      </w:r>
      <w:r w:rsidRPr="00A1115A">
        <w:t xml:space="preserve">for the corresponding </w:t>
      </w:r>
      <w:r w:rsidRPr="00A1115A">
        <w:rPr>
          <w:rFonts w:cs="v5.0.0"/>
        </w:rPr>
        <w:t xml:space="preserve">inter-band </w:t>
      </w:r>
      <w:r w:rsidRPr="00A1115A">
        <w:t xml:space="preserve">con-current operation with transmission assigned to both uplink in licensed band and </w:t>
      </w:r>
      <w:proofErr w:type="spellStart"/>
      <w:r w:rsidRPr="00A1115A">
        <w:t>sidelink</w:t>
      </w:r>
      <w:proofErr w:type="spellEnd"/>
      <w:r w:rsidRPr="00A1115A">
        <w:t xml:space="preserve"> in Band n47</w:t>
      </w:r>
      <w:r w:rsidRPr="00A1115A">
        <w:rPr>
          <w:rFonts w:cs="v5.0.0"/>
        </w:rPr>
        <w:t>.</w:t>
      </w:r>
    </w:p>
    <w:p w:rsidR="00AE2CFF" w:rsidRPr="00A1115A" w:rsidRDefault="00AE2CFF" w:rsidP="00AE2CFF">
      <w:pPr>
        <w:pStyle w:val="TH"/>
      </w:pPr>
      <w:r w:rsidRPr="00A1115A">
        <w:lastRenderedPageBreak/>
        <w:t>Table 6.5E.3.3.1-1: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Spurious emission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H"/>
            </w:pPr>
            <w:r w:rsidRPr="00A1115A">
              <w:t>NOTE</w:t>
            </w:r>
          </w:p>
        </w:tc>
      </w:tr>
      <w:tr w:rsidR="00A3372B" w:rsidRPr="00A1115A" w:rsidTr="00D406C9">
        <w:trPr>
          <w:trHeight w:val="187"/>
          <w:jc w:val="center"/>
          <w:ins w:id="480" w:author="高原" w:date="2021-12-21T16:14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D406C9">
            <w:pPr>
              <w:pStyle w:val="TAC"/>
              <w:rPr>
                <w:ins w:id="481" w:author="高原" w:date="2021-12-21T16:14:00Z"/>
                <w:lang w:eastAsia="ko-KR"/>
              </w:rPr>
            </w:pPr>
            <w:ins w:id="482" w:author="高原" w:date="2021-12-21T16:14:00Z">
              <w:r w:rsidRPr="00A1115A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F51C7D">
            <w:pPr>
              <w:pStyle w:val="TAL"/>
              <w:jc w:val="center"/>
              <w:rPr>
                <w:ins w:id="483" w:author="高原" w:date="2021-12-21T16:14:00Z"/>
                <w:lang w:val="sv-FI" w:eastAsia="zh-CN"/>
              </w:rPr>
            </w:pPr>
            <w:ins w:id="484" w:author="高原" w:date="2021-12-21T16:14:00Z">
              <w:r w:rsidRPr="001A5E6F">
                <w:rPr>
                  <w:lang w:val="sv-FI"/>
                </w:rPr>
                <w:t xml:space="preserve">E-UTRA Band 1, </w:t>
              </w:r>
            </w:ins>
            <w:ins w:id="485" w:author="CATT" w:date="2021-12-27T16:16:00Z">
              <w:r w:rsidR="00F51C7D">
                <w:rPr>
                  <w:rFonts w:hint="eastAsia"/>
                  <w:lang w:val="sv-FI" w:eastAsia="zh-CN"/>
                </w:rPr>
                <w:t>3, 5, 7, 8, 22 26, 28, 34, 40, 41, 42, 44, 45, 65, 68, 72, 73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86" w:author="高原" w:date="2021-12-21T16:14:00Z"/>
              </w:rPr>
            </w:pPr>
            <w:proofErr w:type="spellStart"/>
            <w:ins w:id="487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88" w:author="高原" w:date="2021-12-21T16:14:00Z"/>
              </w:rPr>
            </w:pPr>
            <w:ins w:id="489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0" w:author="高原" w:date="2021-12-21T16:14:00Z"/>
              </w:rPr>
            </w:pPr>
            <w:proofErr w:type="spellStart"/>
            <w:ins w:id="491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2" w:author="高原" w:date="2021-12-21T16:14:00Z"/>
              </w:rPr>
            </w:pPr>
            <w:ins w:id="493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94" w:author="高原" w:date="2021-12-21T16:14:00Z"/>
              </w:rPr>
            </w:pPr>
            <w:ins w:id="495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496" w:author="高原" w:date="2021-12-21T16:14:00Z"/>
              </w:rPr>
            </w:pPr>
          </w:p>
        </w:tc>
      </w:tr>
      <w:tr w:rsidR="00A3372B" w:rsidRPr="00A1115A" w:rsidTr="00D406C9">
        <w:trPr>
          <w:trHeight w:val="187"/>
          <w:jc w:val="center"/>
          <w:ins w:id="497" w:author="高原" w:date="2021-12-21T16:14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3372B" w:rsidRPr="00A1115A" w:rsidRDefault="00A3372B" w:rsidP="00D406C9">
            <w:pPr>
              <w:pStyle w:val="TAC"/>
              <w:rPr>
                <w:ins w:id="498" w:author="高原" w:date="2021-12-21T16:14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499" w:author="高原" w:date="2021-12-21T16:14:00Z"/>
                <w:lang w:eastAsia="zh-CN"/>
              </w:rPr>
            </w:pPr>
            <w:ins w:id="500" w:author="高原" w:date="2021-12-21T16:14:00Z">
              <w:r w:rsidRPr="00A1115A">
                <w:t xml:space="preserve">NR Band </w:t>
              </w:r>
            </w:ins>
            <w:ins w:id="501" w:author="CATT" w:date="2021-12-27T16:31:00Z">
              <w:r w:rsidR="00AD0C90">
                <w:rPr>
                  <w:rFonts w:hint="eastAsia"/>
                  <w:lang w:eastAsia="zh-CN"/>
                </w:rPr>
                <w:t xml:space="preserve">n77, </w:t>
              </w:r>
            </w:ins>
            <w:ins w:id="502" w:author="高原" w:date="2021-12-21T16:14:00Z">
              <w:r w:rsidRPr="00A1115A">
                <w:t>n7</w:t>
              </w:r>
            </w:ins>
            <w:ins w:id="503" w:author="CATT" w:date="2021-12-27T16:26:00Z">
              <w:r w:rsidR="00D406C9">
                <w:rPr>
                  <w:rFonts w:hint="eastAsia"/>
                  <w:lang w:eastAsia="zh-CN"/>
                </w:rPr>
                <w:t>8</w:t>
              </w:r>
            </w:ins>
            <w:ins w:id="504" w:author="高原" w:date="2021-12-21T16:14:00Z">
              <w:r w:rsidRPr="00A1115A">
                <w:t>, n7</w:t>
              </w:r>
            </w:ins>
            <w:ins w:id="505" w:author="CATT" w:date="2021-12-27T16:26:00Z">
              <w:r w:rsidR="00D406C9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06" w:author="高原" w:date="2021-12-21T16:14:00Z"/>
              </w:rPr>
            </w:pPr>
            <w:proofErr w:type="spellStart"/>
            <w:ins w:id="507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08" w:author="高原" w:date="2021-12-21T16:14:00Z"/>
              </w:rPr>
            </w:pPr>
            <w:ins w:id="509" w:author="高原" w:date="2021-12-21T16:14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10" w:author="高原" w:date="2021-12-21T16:14:00Z"/>
              </w:rPr>
            </w:pPr>
            <w:proofErr w:type="spellStart"/>
            <w:ins w:id="511" w:author="高原" w:date="2021-12-21T16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72B" w:rsidRPr="00A1115A" w:rsidRDefault="00A3372B" w:rsidP="00D406C9">
            <w:pPr>
              <w:pStyle w:val="TAC"/>
              <w:rPr>
                <w:ins w:id="512" w:author="高原" w:date="2021-12-21T16:14:00Z"/>
              </w:rPr>
            </w:pPr>
            <w:ins w:id="513" w:author="高原" w:date="2021-12-21T16:14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514" w:author="高原" w:date="2021-12-21T16:14:00Z"/>
              </w:rPr>
            </w:pPr>
            <w:ins w:id="515" w:author="高原" w:date="2021-12-21T16:14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3372B" w:rsidRPr="00A1115A" w:rsidRDefault="00A3372B" w:rsidP="00D406C9">
            <w:pPr>
              <w:pStyle w:val="TAC"/>
              <w:rPr>
                <w:ins w:id="516" w:author="高原" w:date="2021-12-21T16:14:00Z"/>
              </w:rPr>
            </w:pPr>
            <w:ins w:id="517" w:author="高原" w:date="2021-12-21T16:14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1A5E6F" w:rsidRDefault="00AE2CFF" w:rsidP="00D406C9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AE2CFF" w:rsidRPr="00A1115A" w:rsidRDefault="00AE2CFF" w:rsidP="00D406C9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  <w:ins w:id="518" w:author="高原" w:date="2021-12-21T14:23:00Z">
              <w:r w:rsidRPr="00A1115A">
                <w:rPr>
                  <w:lang w:eastAsia="ko-KR"/>
                </w:rPr>
                <w:t>V2X_n</w:t>
              </w:r>
              <w:r w:rsidRPr="00A1115A"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Default="005A272A" w:rsidP="00D406C9">
            <w:pPr>
              <w:pStyle w:val="TAC"/>
            </w:pPr>
            <w:r w:rsidRPr="0049538E">
              <w:t>E-UTRA Band 1, 3, 5, 8, 26, 28, 34, 39, 42, 44, 45, 65, 73</w:t>
            </w:r>
          </w:p>
          <w:p w:rsidR="005A272A" w:rsidRPr="00A1115A" w:rsidRDefault="005A272A" w:rsidP="00D406C9">
            <w:pPr>
              <w:pStyle w:val="TAC"/>
            </w:pPr>
            <w:r w:rsidRPr="00767A50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E727F5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1A1BB0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1A1BB0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3, 4</w:t>
            </w:r>
          </w:p>
        </w:tc>
      </w:tr>
      <w:tr w:rsidR="005A272A" w:rsidRPr="00A1115A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272A" w:rsidRPr="00A1115A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72A" w:rsidRPr="00A1115A" w:rsidRDefault="005A272A" w:rsidP="00D406C9">
            <w:pPr>
              <w:pStyle w:val="TAC"/>
            </w:pPr>
            <w:r w:rsidRPr="00504F84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5A272A" w:rsidRPr="00A1115A" w:rsidRDefault="005A272A" w:rsidP="00D406C9">
            <w:pPr>
              <w:pStyle w:val="TAC"/>
            </w:pPr>
            <w:r w:rsidRPr="00504F84">
              <w:t>3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A1115A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</w:pPr>
            <w:r w:rsidRPr="00A1115A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zh-CN"/>
              </w:rPr>
            </w:pPr>
          </w:p>
        </w:tc>
      </w:tr>
      <w:tr w:rsidR="00AE2CFF" w:rsidRPr="00A1115A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</w:pPr>
            <w:r w:rsidRPr="00A1115A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AE2CFF" w:rsidRPr="00A1115A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</w:pPr>
            <w:r w:rsidRPr="001D386E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AE2CFF" w:rsidRPr="00A1115A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A1115A" w:rsidTr="00D406C9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CFF" w:rsidRPr="00A1115A" w:rsidRDefault="00AE2CFF" w:rsidP="00D406C9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AE2CFF" w:rsidRPr="00A1115A" w:rsidRDefault="00AE2CFF" w:rsidP="00D406C9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AE2CFF" w:rsidRPr="00A1115A" w:rsidRDefault="00AE2CFF" w:rsidP="00AE2CFF">
      <w:pPr>
        <w:rPr>
          <w:noProof/>
        </w:rPr>
      </w:pPr>
    </w:p>
    <w:p w:rsidR="00AE2CFF" w:rsidRPr="00AE2CFF" w:rsidRDefault="00AE2CFF" w:rsidP="00955E88">
      <w:pPr>
        <w:rPr>
          <w:rFonts w:eastAsia="宋体"/>
          <w:noProof/>
          <w:lang w:eastAsia="zh-CN"/>
        </w:rPr>
      </w:pPr>
    </w:p>
    <w:p w:rsidR="00955E88" w:rsidRPr="00306C7E" w:rsidRDefault="00955E88" w:rsidP="00955E88">
      <w:pPr>
        <w:rPr>
          <w:ins w:id="519" w:author="CATT" w:date="2020-08-25T14:14:00Z"/>
          <w:rFonts w:ascii="Arial" w:hAnsi="Arial" w:cs="Arial"/>
          <w:i/>
          <w:color w:val="FF0000"/>
          <w:sz w:val="32"/>
          <w:szCs w:val="32"/>
        </w:rPr>
      </w:pPr>
      <w:r w:rsidRPr="00306C7E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F960CE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4</w:t>
      </w:r>
      <w:r w:rsidRPr="00306C7E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bookmarkEnd w:id="0"/>
    <w:bookmarkEnd w:id="3"/>
    <w:bookmarkEnd w:id="4"/>
    <w:p w:rsidR="00F34054" w:rsidRPr="00955E88" w:rsidRDefault="00F34054" w:rsidP="008667AA">
      <w:pPr>
        <w:rPr>
          <w:rFonts w:eastAsia="宋体"/>
          <w:lang w:eastAsia="zh-CN"/>
        </w:rPr>
      </w:pPr>
    </w:p>
    <w:sectPr w:rsidR="00F34054" w:rsidRPr="00955E8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477" w:rsidRDefault="00927477">
      <w:r>
        <w:separator/>
      </w:r>
    </w:p>
  </w:endnote>
  <w:endnote w:type="continuationSeparator" w:id="0">
    <w:p w:rsidR="00927477" w:rsidRDefault="0092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477" w:rsidRDefault="00927477">
      <w:r>
        <w:separator/>
      </w:r>
    </w:p>
  </w:footnote>
  <w:footnote w:type="continuationSeparator" w:id="0">
    <w:p w:rsidR="00927477" w:rsidRDefault="00927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63C80-2E0D-4DBE-9725-A24A4634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1041</TotalTime>
  <Pages>5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194</cp:revision>
  <cp:lastPrinted>2019-02-25T14:05:00Z</cp:lastPrinted>
  <dcterms:created xsi:type="dcterms:W3CDTF">2020-04-08T00:31:00Z</dcterms:created>
  <dcterms:modified xsi:type="dcterms:W3CDTF">2022-02-14T11:36:00Z</dcterms:modified>
</cp:coreProperties>
</file>